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AE" w:rsidRPr="001E1DAE" w:rsidRDefault="001E1DAE" w:rsidP="001E1DAE">
      <w:pPr>
        <w:rPr>
          <w:rFonts w:asciiTheme="minorHAnsi" w:hAnsiTheme="minorHAnsi"/>
          <w:b/>
          <w:color w:val="365F91"/>
          <w:sz w:val="28"/>
          <w:szCs w:val="28"/>
        </w:rPr>
      </w:pPr>
      <w:r w:rsidRPr="001E1DAE">
        <w:rPr>
          <w:rFonts w:asciiTheme="minorHAnsi" w:hAnsiTheme="minorHAnsi"/>
          <w:b/>
          <w:color w:val="365F91"/>
          <w:sz w:val="28"/>
          <w:szCs w:val="28"/>
        </w:rPr>
        <w:t>FREQUENTLY ASKED QUESTIONS</w:t>
      </w:r>
    </w:p>
    <w:p w:rsidR="001E1DAE" w:rsidRPr="00FE128C" w:rsidRDefault="001E1DAE" w:rsidP="001E1DAE">
      <w:pPr>
        <w:rPr>
          <w:rFonts w:ascii="Cambria" w:hAnsi="Cambria"/>
          <w:b/>
          <w:color w:val="365F91"/>
          <w:sz w:val="28"/>
          <w:szCs w:val="28"/>
        </w:rPr>
      </w:pPr>
      <w:r w:rsidRPr="00FE128C">
        <w:rPr>
          <w:rFonts w:ascii="Cambria" w:hAnsi="Cambria"/>
          <w:b/>
          <w:color w:val="365F91"/>
          <w:sz w:val="28"/>
          <w:szCs w:val="28"/>
        </w:rPr>
        <w:t>Where is the course held?</w:t>
      </w:r>
    </w:p>
    <w:p w:rsidR="001E1DAE" w:rsidRPr="00FE128C" w:rsidRDefault="001E1DAE" w:rsidP="001E1DAE">
      <w:r w:rsidRPr="00FE128C">
        <w:t>The course takes place in Dublin City Centre</w:t>
      </w:r>
      <w:r>
        <w:t>.</w:t>
      </w:r>
    </w:p>
    <w:p w:rsidR="001E1DAE" w:rsidRPr="00FE128C" w:rsidRDefault="001E1DAE" w:rsidP="001E1DAE">
      <w:pPr>
        <w:rPr>
          <w:rFonts w:ascii="Cambria" w:hAnsi="Cambria"/>
          <w:b/>
          <w:color w:val="365F91"/>
          <w:sz w:val="28"/>
          <w:szCs w:val="28"/>
        </w:rPr>
      </w:pPr>
      <w:r w:rsidRPr="00FE128C">
        <w:rPr>
          <w:rFonts w:ascii="Cambria" w:hAnsi="Cambria"/>
          <w:b/>
          <w:color w:val="365F91"/>
          <w:sz w:val="28"/>
          <w:szCs w:val="28"/>
        </w:rPr>
        <w:t>Who accredits the course?</w:t>
      </w:r>
    </w:p>
    <w:p w:rsidR="001E1DAE" w:rsidRPr="00FE128C" w:rsidRDefault="001E1DAE" w:rsidP="001E1DAE">
      <w:r>
        <w:t xml:space="preserve">The course is accredited by </w:t>
      </w:r>
      <w:proofErr w:type="spellStart"/>
      <w:r w:rsidRPr="00FE128C">
        <w:t>Maynooth</w:t>
      </w:r>
      <w:proofErr w:type="spellEnd"/>
      <w:r>
        <w:t xml:space="preserve"> University</w:t>
      </w:r>
      <w:r w:rsidRPr="00FE128C">
        <w:t xml:space="preserve"> through the Dept of Applied Social Studies</w:t>
      </w:r>
      <w:r>
        <w:t xml:space="preserve"> (however, it takes place off-site, in Dublin City Centre – see above).</w:t>
      </w:r>
    </w:p>
    <w:p w:rsidR="001E1DAE" w:rsidRPr="00FE128C" w:rsidRDefault="001E1DAE" w:rsidP="001E1DAE">
      <w:pPr>
        <w:rPr>
          <w:rFonts w:ascii="Cambria" w:hAnsi="Cambria"/>
          <w:b/>
          <w:color w:val="365F91"/>
          <w:sz w:val="28"/>
          <w:szCs w:val="28"/>
        </w:rPr>
      </w:pPr>
      <w:r w:rsidRPr="00FE128C">
        <w:rPr>
          <w:rFonts w:ascii="Cambria" w:hAnsi="Cambria"/>
          <w:b/>
          <w:color w:val="365F91"/>
          <w:sz w:val="28"/>
          <w:szCs w:val="28"/>
        </w:rPr>
        <w:t>How much does it cost?</w:t>
      </w:r>
    </w:p>
    <w:p w:rsidR="001E1DAE" w:rsidRPr="00FE128C" w:rsidRDefault="001E1DAE" w:rsidP="001E1DAE">
      <w:r>
        <w:t>€</w:t>
      </w:r>
      <w:r w:rsidRPr="00FE128C">
        <w:t xml:space="preserve">1250.00, this includes your registration with </w:t>
      </w:r>
      <w:proofErr w:type="spellStart"/>
      <w:r w:rsidRPr="00FE128C">
        <w:t>Maynooth</w:t>
      </w:r>
      <w:proofErr w:type="spellEnd"/>
      <w:r w:rsidRPr="00FE128C">
        <w:t>, all tuition and materials</w:t>
      </w:r>
      <w:r>
        <w:t xml:space="preserve">.  A discount is available for member organisations of </w:t>
      </w:r>
      <w:proofErr w:type="spellStart"/>
      <w:r>
        <w:t>NYCI</w:t>
      </w:r>
      <w:proofErr w:type="spellEnd"/>
      <w:r>
        <w:t>.</w:t>
      </w:r>
    </w:p>
    <w:p w:rsidR="001E1DAE" w:rsidRPr="00FE128C" w:rsidRDefault="001E1DAE" w:rsidP="001E1DAE">
      <w:pPr>
        <w:rPr>
          <w:rFonts w:ascii="Cambria" w:hAnsi="Cambria"/>
          <w:b/>
          <w:color w:val="365F91"/>
          <w:sz w:val="28"/>
          <w:szCs w:val="28"/>
        </w:rPr>
      </w:pPr>
      <w:r w:rsidRPr="00FE128C">
        <w:rPr>
          <w:rFonts w:ascii="Cambria" w:hAnsi="Cambria"/>
          <w:b/>
          <w:color w:val="365F91"/>
          <w:sz w:val="28"/>
          <w:szCs w:val="28"/>
        </w:rPr>
        <w:t>Are there any bursaries?</w:t>
      </w:r>
    </w:p>
    <w:p w:rsidR="001E1DAE" w:rsidRPr="00FE128C" w:rsidRDefault="001E1DAE" w:rsidP="001E1DAE">
      <w:proofErr w:type="spellStart"/>
      <w:r>
        <w:t>NYCI</w:t>
      </w:r>
      <w:proofErr w:type="spellEnd"/>
      <w:r>
        <w:t xml:space="preserve"> does not</w:t>
      </w:r>
      <w:r w:rsidRPr="00FE128C">
        <w:t xml:space="preserve"> offer bursaries.  However, a number </w:t>
      </w:r>
      <w:proofErr w:type="gramStart"/>
      <w:r w:rsidRPr="00FE128C">
        <w:t xml:space="preserve">of </w:t>
      </w:r>
      <w:r>
        <w:t xml:space="preserve"> Local</w:t>
      </w:r>
      <w:proofErr w:type="gramEnd"/>
      <w:r>
        <w:t xml:space="preserve"> Authority </w:t>
      </w:r>
      <w:r w:rsidRPr="00FE128C">
        <w:t>Arts Offices offer bursaries to participants living or working in the relevant county. Check with your County Arts Officer.</w:t>
      </w:r>
      <w:r>
        <w:t xml:space="preserve"> A list of Arts Officers nationwide can be found </w:t>
      </w:r>
      <w:hyperlink r:id="rId6" w:history="1">
        <w:r w:rsidRPr="006E3AA1">
          <w:rPr>
            <w:rStyle w:val="Hyperlink"/>
          </w:rPr>
          <w:t>here</w:t>
        </w:r>
      </w:hyperlink>
      <w:r w:rsidRPr="00FE128C">
        <w:t xml:space="preserve"> </w:t>
      </w:r>
      <w:proofErr w:type="gramStart"/>
      <w:r w:rsidRPr="00FE128C">
        <w:t>Some</w:t>
      </w:r>
      <w:proofErr w:type="gramEnd"/>
      <w:r w:rsidRPr="00FE128C">
        <w:t xml:space="preserve"> employers contribute towards fees and some participants have been able to acces</w:t>
      </w:r>
      <w:r>
        <w:t>s training funds to participate through their employment scheme.</w:t>
      </w:r>
    </w:p>
    <w:p w:rsidR="001E1DAE" w:rsidRPr="00FE128C" w:rsidRDefault="001E1DAE" w:rsidP="001E1DAE">
      <w:pPr>
        <w:rPr>
          <w:rFonts w:ascii="Cambria" w:hAnsi="Cambria"/>
          <w:b/>
          <w:color w:val="365F91"/>
          <w:sz w:val="28"/>
          <w:szCs w:val="28"/>
        </w:rPr>
      </w:pPr>
      <w:r w:rsidRPr="00FE128C">
        <w:rPr>
          <w:rFonts w:ascii="Cambria" w:hAnsi="Cambria"/>
          <w:b/>
          <w:color w:val="365F91"/>
          <w:sz w:val="28"/>
          <w:szCs w:val="28"/>
        </w:rPr>
        <w:t>Is the fee tax deductible?</w:t>
      </w:r>
    </w:p>
    <w:p w:rsidR="001E1DAE" w:rsidRPr="00FE128C" w:rsidRDefault="001E1DAE" w:rsidP="001E1DAE">
      <w:r w:rsidRPr="00FE128C">
        <w:t>No.</w:t>
      </w:r>
    </w:p>
    <w:p w:rsidR="001E1DAE" w:rsidRPr="00FE128C" w:rsidRDefault="001E1DAE" w:rsidP="001E1DAE">
      <w:pPr>
        <w:rPr>
          <w:rFonts w:ascii="Cambria" w:hAnsi="Cambria"/>
          <w:b/>
          <w:color w:val="365F91"/>
          <w:sz w:val="28"/>
          <w:szCs w:val="28"/>
        </w:rPr>
      </w:pPr>
      <w:r w:rsidRPr="00FE128C">
        <w:rPr>
          <w:rFonts w:ascii="Cambria" w:hAnsi="Cambria"/>
          <w:b/>
          <w:color w:val="365F91"/>
          <w:sz w:val="28"/>
          <w:szCs w:val="28"/>
        </w:rPr>
        <w:t>Can I pay in instalments?</w:t>
      </w:r>
    </w:p>
    <w:p w:rsidR="001E1DAE" w:rsidRPr="00FE128C" w:rsidRDefault="001E1DAE" w:rsidP="001E1DAE">
      <w:proofErr w:type="gramStart"/>
      <w:r w:rsidRPr="00FE128C">
        <w:t>Absolutely.</w:t>
      </w:r>
      <w:proofErr w:type="gramEnd"/>
      <w:r w:rsidRPr="00FE128C">
        <w:t xml:space="preserve"> We generally collect the fee in 3 instalments over the year, but have come to individual arrangements with participants in the past</w:t>
      </w:r>
      <w:r>
        <w:t>.</w:t>
      </w:r>
    </w:p>
    <w:p w:rsidR="001E1DAE" w:rsidRPr="00FE128C" w:rsidRDefault="001E1DAE" w:rsidP="001E1DAE">
      <w:pPr>
        <w:rPr>
          <w:rFonts w:ascii="Cambria" w:hAnsi="Cambria"/>
          <w:b/>
          <w:color w:val="365F91"/>
          <w:sz w:val="28"/>
          <w:szCs w:val="28"/>
        </w:rPr>
      </w:pPr>
      <w:r w:rsidRPr="00FE128C">
        <w:rPr>
          <w:rFonts w:ascii="Cambria" w:hAnsi="Cambria"/>
          <w:b/>
          <w:color w:val="365F91"/>
          <w:sz w:val="28"/>
          <w:szCs w:val="28"/>
        </w:rPr>
        <w:t>Should I be n</w:t>
      </w:r>
      <w:r>
        <w:rPr>
          <w:rFonts w:ascii="Cambria" w:hAnsi="Cambria"/>
          <w:b/>
          <w:color w:val="365F91"/>
          <w:sz w:val="28"/>
          <w:szCs w:val="28"/>
        </w:rPr>
        <w:t>ervous about the group workshop</w:t>
      </w:r>
      <w:r w:rsidRPr="00FE128C">
        <w:rPr>
          <w:rFonts w:ascii="Cambria" w:hAnsi="Cambria"/>
          <w:b/>
          <w:color w:val="365F91"/>
          <w:sz w:val="28"/>
          <w:szCs w:val="28"/>
        </w:rPr>
        <w:t>?</w:t>
      </w:r>
    </w:p>
    <w:p w:rsidR="001E1DAE" w:rsidRPr="00FE128C" w:rsidRDefault="001E1DAE" w:rsidP="001E1DAE">
      <w:r>
        <w:t xml:space="preserve">No. We want you to </w:t>
      </w:r>
      <w:r w:rsidRPr="00FE128C">
        <w:t>find out more abou</w:t>
      </w:r>
      <w:r>
        <w:t>t the course and what to expect</w:t>
      </w:r>
      <w:r w:rsidRPr="00FE128C">
        <w:t xml:space="preserve">, and we want to hear about </w:t>
      </w:r>
      <w:r>
        <w:t>your expectations and why you want to take part so that both you and we can make an informed decision about working together.</w:t>
      </w:r>
    </w:p>
    <w:p w:rsidR="001E1DAE" w:rsidRPr="00FE128C" w:rsidRDefault="001E1DAE" w:rsidP="001E1DAE">
      <w:pPr>
        <w:rPr>
          <w:rFonts w:ascii="Cambria" w:hAnsi="Cambria"/>
          <w:b/>
          <w:color w:val="365F91"/>
          <w:sz w:val="28"/>
          <w:szCs w:val="28"/>
        </w:rPr>
      </w:pPr>
      <w:r w:rsidRPr="00FE128C">
        <w:rPr>
          <w:rFonts w:ascii="Cambria" w:hAnsi="Cambria"/>
          <w:b/>
          <w:color w:val="365F91"/>
          <w:sz w:val="28"/>
          <w:szCs w:val="28"/>
        </w:rPr>
        <w:t>What award will I have at the end of it?</w:t>
      </w:r>
    </w:p>
    <w:p w:rsidR="001E1DAE" w:rsidRPr="00FE128C" w:rsidRDefault="001E1DAE" w:rsidP="001E1DAE">
      <w:r w:rsidRPr="00FE128C">
        <w:t xml:space="preserve">Level 7 </w:t>
      </w:r>
      <w:proofErr w:type="spellStart"/>
      <w:r w:rsidRPr="00FE128C">
        <w:t>HEA</w:t>
      </w:r>
      <w:proofErr w:type="spellEnd"/>
      <w:r w:rsidRPr="00FE128C">
        <w:t xml:space="preserve"> award</w:t>
      </w:r>
      <w:r>
        <w:t>, Special Purpose Certificate (more information on the National Framework of Qualifications can be found in the prospectus).</w:t>
      </w:r>
    </w:p>
    <w:p w:rsidR="001E1DAE" w:rsidRPr="00FE128C" w:rsidRDefault="001E1DAE" w:rsidP="001E1DAE">
      <w:pPr>
        <w:rPr>
          <w:rFonts w:ascii="Cambria" w:hAnsi="Cambria"/>
          <w:b/>
          <w:color w:val="365F91"/>
          <w:sz w:val="28"/>
          <w:szCs w:val="28"/>
        </w:rPr>
      </w:pPr>
      <w:r w:rsidRPr="00FE128C">
        <w:rPr>
          <w:rFonts w:ascii="Cambria" w:hAnsi="Cambria"/>
          <w:b/>
          <w:color w:val="365F91"/>
          <w:sz w:val="28"/>
          <w:szCs w:val="28"/>
        </w:rPr>
        <w:t>I am nervou</w:t>
      </w:r>
      <w:r>
        <w:rPr>
          <w:rFonts w:ascii="Cambria" w:hAnsi="Cambria"/>
          <w:b/>
          <w:color w:val="365F91"/>
          <w:sz w:val="28"/>
          <w:szCs w:val="28"/>
        </w:rPr>
        <w:t>s about returning to education.</w:t>
      </w:r>
    </w:p>
    <w:p w:rsidR="001E1DAE" w:rsidRPr="00FE128C" w:rsidRDefault="001E1DAE" w:rsidP="001E1DAE">
      <w:r>
        <w:t>We understand your reservations and you’d be surprised how many successful graduates felt like this at the beginning</w:t>
      </w:r>
      <w:bookmarkStart w:id="0" w:name="_GoBack"/>
      <w:bookmarkEnd w:id="0"/>
      <w:r>
        <w:t xml:space="preserve">! Don’t be nervous.  </w:t>
      </w:r>
      <w:r w:rsidRPr="00FE128C">
        <w:t>You’l</w:t>
      </w:r>
      <w:r>
        <w:t>l have meetings with your tutor and</w:t>
      </w:r>
      <w:r w:rsidRPr="00FE128C">
        <w:t xml:space="preserve"> you</w:t>
      </w:r>
      <w:r>
        <w:t xml:space="preserve">’ll have </w:t>
      </w:r>
      <w:r>
        <w:lastRenderedPageBreak/>
        <w:t xml:space="preserve">support sessions on study skills and tackling the assignments.  </w:t>
      </w:r>
      <w:r w:rsidRPr="00FE128C">
        <w:t>While you may feel daunted, it’s very unlikely that you won’t succeed if you put the effort in.</w:t>
      </w:r>
    </w:p>
    <w:p w:rsidR="001E1DAE" w:rsidRPr="00FE128C" w:rsidRDefault="001E1DAE" w:rsidP="001E1DAE">
      <w:pPr>
        <w:rPr>
          <w:rFonts w:ascii="Cambria" w:hAnsi="Cambria"/>
          <w:b/>
          <w:color w:val="365F91"/>
          <w:sz w:val="28"/>
          <w:szCs w:val="28"/>
        </w:rPr>
      </w:pPr>
      <w:r w:rsidRPr="00FE128C">
        <w:rPr>
          <w:rFonts w:ascii="Cambria" w:hAnsi="Cambria"/>
          <w:b/>
          <w:color w:val="365F91"/>
          <w:sz w:val="28"/>
          <w:szCs w:val="28"/>
        </w:rPr>
        <w:t>Who can I talk to if I want more information?</w:t>
      </w:r>
    </w:p>
    <w:p w:rsidR="001E1DAE" w:rsidRDefault="001E1DAE" w:rsidP="001E1DAE">
      <w:pPr>
        <w:rPr>
          <w:b/>
        </w:rPr>
      </w:pPr>
      <w:r w:rsidRPr="00FE128C">
        <w:t xml:space="preserve">You can ring the </w:t>
      </w:r>
      <w:proofErr w:type="spellStart"/>
      <w:r w:rsidRPr="00FE128C">
        <w:t>NYCI</w:t>
      </w:r>
      <w:proofErr w:type="spellEnd"/>
      <w:r w:rsidRPr="00FE128C">
        <w:t xml:space="preserve"> office and ask to speak with </w:t>
      </w:r>
      <w:r>
        <w:t>Anne O Gorman on 01 4255932 or you can e mail at anneog@nyci.ie</w:t>
      </w:r>
    </w:p>
    <w:p w:rsidR="001E1DAE" w:rsidRDefault="001E1DAE" w:rsidP="001E1DAE">
      <w:pPr>
        <w:pStyle w:val="Heading1"/>
      </w:pPr>
      <w:r>
        <w:t>Where can I find more detailed information?</w:t>
      </w:r>
    </w:p>
    <w:p w:rsidR="001E1DAE" w:rsidRDefault="001E1DAE" w:rsidP="001E1DAE">
      <w:r w:rsidRPr="00FE128C">
        <w:t xml:space="preserve">Download the prospectus here:  </w:t>
      </w:r>
      <w:hyperlink r:id="rId7" w:history="1">
        <w:r w:rsidRPr="004B107F">
          <w:rPr>
            <w:rStyle w:val="Hyperlink"/>
          </w:rPr>
          <w:t>www.youtharts.ie/cert</w:t>
        </w:r>
      </w:hyperlink>
    </w:p>
    <w:p w:rsidR="001E1DAE" w:rsidRPr="00FE128C" w:rsidRDefault="001E1DAE" w:rsidP="001E1DAE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p w:rsidR="007B3599" w:rsidRDefault="007B3599"/>
    <w:sectPr w:rsidR="007B3599" w:rsidSect="00DC3B56">
      <w:headerReference w:type="default" r:id="rId8"/>
      <w:headerReference w:type="first" r:id="rId9"/>
      <w:pgSz w:w="11900" w:h="16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372" w:rsidRDefault="00B77372" w:rsidP="00A36E8F">
      <w:r>
        <w:separator/>
      </w:r>
    </w:p>
  </w:endnote>
  <w:endnote w:type="continuationSeparator" w:id="0">
    <w:p w:rsidR="00B77372" w:rsidRDefault="00B77372" w:rsidP="00A36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372" w:rsidRDefault="00B77372" w:rsidP="00A36E8F">
      <w:r>
        <w:separator/>
      </w:r>
    </w:p>
  </w:footnote>
  <w:footnote w:type="continuationSeparator" w:id="0">
    <w:p w:rsidR="00B77372" w:rsidRDefault="00B77372" w:rsidP="00A36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E8F" w:rsidRDefault="00B36C20">
    <w:pPr>
      <w:pStyle w:val="Header"/>
    </w:pPr>
    <w:r>
      <w:rPr>
        <w:noProof/>
        <w:lang w:eastAsia="en-IE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8767" cy="106920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YCI_Document_Temp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7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DAE" w:rsidRPr="001E1DAE" w:rsidRDefault="001E1DAE" w:rsidP="001E1DAE">
    <w:pPr>
      <w:rPr>
        <w:rFonts w:asciiTheme="minorHAnsi" w:hAnsiTheme="minorHAnsi"/>
        <w:b/>
        <w:color w:val="365F91"/>
        <w:sz w:val="28"/>
        <w:szCs w:val="28"/>
      </w:rPr>
    </w:pPr>
    <w:r w:rsidRPr="001E1DAE">
      <w:rPr>
        <w:rFonts w:asciiTheme="minorHAnsi" w:hAnsiTheme="minorHAnsi"/>
        <w:b/>
        <w:color w:val="365F91"/>
        <w:sz w:val="28"/>
        <w:szCs w:val="28"/>
      </w:rPr>
      <w:t xml:space="preserve">NUI CERTIFICATE </w:t>
    </w:r>
    <w:proofErr w:type="spellStart"/>
    <w:r w:rsidRPr="001E1DAE">
      <w:rPr>
        <w:rFonts w:asciiTheme="minorHAnsi" w:hAnsiTheme="minorHAnsi"/>
        <w:b/>
        <w:color w:val="365F91"/>
        <w:sz w:val="28"/>
        <w:szCs w:val="28"/>
      </w:rPr>
      <w:t>IN</w:t>
    </w:r>
    <w:proofErr w:type="spellEnd"/>
    <w:r w:rsidRPr="001E1DAE">
      <w:rPr>
        <w:rFonts w:asciiTheme="minorHAnsi" w:hAnsiTheme="minorHAnsi"/>
        <w:b/>
        <w:color w:val="365F91"/>
        <w:sz w:val="28"/>
        <w:szCs w:val="28"/>
      </w:rPr>
      <w:t xml:space="preserve"> YOUTH ARTS</w:t>
    </w:r>
  </w:p>
  <w:p w:rsidR="00DC3B56" w:rsidRPr="001E1DAE" w:rsidRDefault="00DC3B56" w:rsidP="001E1DAE">
    <w:pPr>
      <w:pStyle w:val="Header"/>
    </w:pPr>
    <w:r w:rsidRPr="001E1DAE">
      <w:rPr>
        <w:noProof/>
        <w:lang w:eastAsia="en-IE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10160</wp:posOffset>
          </wp:positionH>
          <wp:positionV relativeFrom="page">
            <wp:posOffset>-30953</wp:posOffset>
          </wp:positionV>
          <wp:extent cx="7558405" cy="10691486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YCI_Document_Temp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106914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956AD"/>
    <w:rsid w:val="000F7EB9"/>
    <w:rsid w:val="0019059A"/>
    <w:rsid w:val="001E1DAE"/>
    <w:rsid w:val="003A41ED"/>
    <w:rsid w:val="0047008C"/>
    <w:rsid w:val="005967C0"/>
    <w:rsid w:val="00702B7F"/>
    <w:rsid w:val="00715692"/>
    <w:rsid w:val="007B3599"/>
    <w:rsid w:val="00A36E8F"/>
    <w:rsid w:val="00A777FB"/>
    <w:rsid w:val="00A956AD"/>
    <w:rsid w:val="00B36C20"/>
    <w:rsid w:val="00B77372"/>
    <w:rsid w:val="00BD1B85"/>
    <w:rsid w:val="00DA6481"/>
    <w:rsid w:val="00DC3B56"/>
    <w:rsid w:val="00E0223C"/>
    <w:rsid w:val="00E05769"/>
    <w:rsid w:val="00F37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DAE"/>
    <w:pPr>
      <w:spacing w:after="200" w:line="276" w:lineRule="auto"/>
    </w:pPr>
    <w:rPr>
      <w:rFonts w:ascii="Calibri" w:eastAsia="Calibri" w:hAnsi="Calibri" w:cs="Times New Roman"/>
      <w:sz w:val="22"/>
      <w:szCs w:val="22"/>
      <w:lang w:val="en-I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1DA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6E8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36E8F"/>
  </w:style>
  <w:style w:type="paragraph" w:styleId="Footer">
    <w:name w:val="footer"/>
    <w:basedOn w:val="Normal"/>
    <w:link w:val="FooterChar"/>
    <w:uiPriority w:val="99"/>
    <w:unhideWhenUsed/>
    <w:rsid w:val="00A36E8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A36E8F"/>
  </w:style>
  <w:style w:type="paragraph" w:styleId="BalloonText">
    <w:name w:val="Balloon Text"/>
    <w:basedOn w:val="Normal"/>
    <w:link w:val="BalloonTextChar"/>
    <w:uiPriority w:val="99"/>
    <w:semiHidden/>
    <w:unhideWhenUsed/>
    <w:rsid w:val="00DC3B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B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3B56"/>
    <w:rPr>
      <w:sz w:val="22"/>
      <w:szCs w:val="22"/>
      <w:lang w:val="en-I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E1DAE"/>
    <w:rPr>
      <w:rFonts w:ascii="Cambria" w:eastAsia="Times New Roman" w:hAnsi="Cambria" w:cs="Times New Roman"/>
      <w:b/>
      <w:bCs/>
      <w:color w:val="365F91"/>
      <w:sz w:val="28"/>
      <w:szCs w:val="28"/>
      <w:lang w:val="en-IE"/>
    </w:rPr>
  </w:style>
  <w:style w:type="character" w:styleId="Hyperlink">
    <w:name w:val="Hyperlink"/>
    <w:uiPriority w:val="99"/>
    <w:unhideWhenUsed/>
    <w:rsid w:val="001E1D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youtharts.ie/cer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harts.ie/sites/youtharts.ie/files/localauthorityartsofficers.pd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yciserver\NYCI-Company\Programs\PRESS\NYCI_BRAND_2016\BRAND_FOR_STAFF\WORD_DOC_TEMPLATE_NYCI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WORD_DOC_TEMPLATE_NYCI_2016</Template>
  <TotalTime>19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2017-09-13T11:01:00Z</dcterms:created>
  <dcterms:modified xsi:type="dcterms:W3CDTF">2017-09-13T11:26:00Z</dcterms:modified>
</cp:coreProperties>
</file>